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北京市大兴区黄村镇后勤保障办公室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——春节慰问品购买项目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春节慰问品购买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18518851999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ind w:firstLine="208" w:firstLine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春节慰问品购买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与第三方合作，负责政府的春节慰问品购买工作。</w:t>
            </w:r>
          </w:p>
          <w:p>
            <w:pPr>
              <w:tabs>
                <w:tab w:val="left" w:pos="658"/>
              </w:tabs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18518851999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                                            75万元（保留六位小数）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春节慰问品购买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黄村镇综合保障办公室（办公室）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大兴区清源路9号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69240031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春节慰问品购买费用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与第三方合作，负责政府的春节慰问品购买工作。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与第三方合作，负责政府的春节慰问品购买工作。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与第三方合作，负责政府的春节慰问品购买工作。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春节慰问品购买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按次支付费用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2887E60"/>
    <w:rsid w:val="069D13DE"/>
    <w:rsid w:val="0A5D4D63"/>
    <w:rsid w:val="13F73D10"/>
    <w:rsid w:val="1B955D2B"/>
    <w:rsid w:val="29844B56"/>
    <w:rsid w:val="2F471EE1"/>
    <w:rsid w:val="308113CB"/>
    <w:rsid w:val="32B14CE3"/>
    <w:rsid w:val="338A49C7"/>
    <w:rsid w:val="34B53ED7"/>
    <w:rsid w:val="3C4E6429"/>
    <w:rsid w:val="3EBF4F29"/>
    <w:rsid w:val="443617A2"/>
    <w:rsid w:val="4F815F87"/>
    <w:rsid w:val="54F9326F"/>
    <w:rsid w:val="59467262"/>
    <w:rsid w:val="625005B0"/>
    <w:rsid w:val="651C2939"/>
    <w:rsid w:val="6A1C0ECF"/>
    <w:rsid w:val="6A585634"/>
    <w:rsid w:val="6D535020"/>
    <w:rsid w:val="740107E8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2024-08-30T06:38:10Z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